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A21" w:rsidRDefault="002A1A21" w:rsidP="002A1A21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แผนปฏิบัติการส่งเสริมคุณธรรมจังหวัดอุบลราชธานี ประจำปีงบประมาณ พ.ศ. 256</w:t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>4</w:t>
      </w:r>
    </w:p>
    <w:p w:rsidR="00DC778F" w:rsidRDefault="009E7151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9E715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โรงเรียนศรีสุตาวิทยา</w:t>
      </w:r>
    </w:p>
    <w:p w:rsidR="00A20852" w:rsidRPr="00DE60C3" w:rsidRDefault="00A20852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</w:p>
    <w:tbl>
      <w:tblPr>
        <w:tblStyle w:val="aa"/>
        <w:tblpPr w:leftFromText="180" w:rightFromText="180" w:vertAnchor="page" w:horzAnchor="margin" w:tblpXSpec="center" w:tblpY="2443"/>
        <w:tblW w:w="14605" w:type="dxa"/>
        <w:tblLook w:val="04A0" w:firstRow="1" w:lastRow="0" w:firstColumn="1" w:lastColumn="0" w:noHBand="0" w:noVBand="1"/>
      </w:tblPr>
      <w:tblGrid>
        <w:gridCol w:w="3227"/>
        <w:gridCol w:w="1560"/>
        <w:gridCol w:w="1327"/>
        <w:gridCol w:w="2074"/>
        <w:gridCol w:w="1739"/>
        <w:gridCol w:w="1327"/>
        <w:gridCol w:w="1327"/>
        <w:gridCol w:w="2024"/>
      </w:tblGrid>
      <w:tr w:rsidR="0095684B" w:rsidRPr="002A1A21" w:rsidTr="00B7428A">
        <w:tc>
          <w:tcPr>
            <w:tcW w:w="3227" w:type="dxa"/>
          </w:tcPr>
          <w:p w:rsidR="0095684B" w:rsidRPr="002A1A21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2A1A21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โครงการ/กิจกรรม</w:t>
            </w:r>
          </w:p>
        </w:tc>
        <w:tc>
          <w:tcPr>
            <w:tcW w:w="1560" w:type="dxa"/>
          </w:tcPr>
          <w:p w:rsidR="0095684B" w:rsidRPr="002A1A21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2A1A21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7" w:type="dxa"/>
          </w:tcPr>
          <w:p w:rsidR="0095684B" w:rsidRPr="002A1A21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2A1A21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2074" w:type="dxa"/>
          </w:tcPr>
          <w:p w:rsidR="0095684B" w:rsidRPr="002A1A21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2A1A21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95684B" w:rsidRPr="002A1A21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2A1A21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9" w:type="dxa"/>
          </w:tcPr>
          <w:p w:rsidR="0095684B" w:rsidRPr="002A1A21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2A1A21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7" w:type="dxa"/>
          </w:tcPr>
          <w:p w:rsidR="0095684B" w:rsidRPr="002A1A21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2A1A21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7" w:type="dxa"/>
          </w:tcPr>
          <w:p w:rsidR="0095684B" w:rsidRPr="002A1A21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2A1A21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2024" w:type="dxa"/>
          </w:tcPr>
          <w:p w:rsidR="0095684B" w:rsidRPr="002A1A21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  <w:r w:rsidRPr="002A1A21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95684B" w:rsidRPr="002A1A21" w:rsidTr="00B7428A">
        <w:tc>
          <w:tcPr>
            <w:tcW w:w="3227" w:type="dxa"/>
          </w:tcPr>
          <w:p w:rsidR="00B37D5C" w:rsidRPr="002A1A21" w:rsidRDefault="00956C9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D446FD"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ปฐมนิเทศนักเรียนใหม่ประจำปี 256</w:t>
            </w:r>
            <w:r w:rsidR="00D446FD" w:rsidRPr="002A1A2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:rsidR="0095684B" w:rsidRPr="002A1A21" w:rsidRDefault="00956C9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327" w:type="dxa"/>
          </w:tcPr>
          <w:p w:rsidR="0095684B" w:rsidRPr="002A1A21" w:rsidRDefault="00956C9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2074" w:type="dxa"/>
          </w:tcPr>
          <w:p w:rsidR="0095684B" w:rsidRPr="002A1A21" w:rsidRDefault="00956C9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       ผู้เข้าร่วมกิจกรรมเกิดความพึงพอใจ</w:t>
            </w:r>
          </w:p>
        </w:tc>
        <w:tc>
          <w:tcPr>
            <w:tcW w:w="1739" w:type="dxa"/>
          </w:tcPr>
          <w:p w:rsidR="0095684B" w:rsidRPr="002A1A21" w:rsidRDefault="00956C9F" w:rsidP="00B7428A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2A1A2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โรงเรียนศรีสุตาวิทยา</w:t>
            </w:r>
            <w:r w:rsidRPr="002A1A21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/</w:t>
            </w:r>
            <w:r w:rsidRPr="002A1A2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ชุมชนบ้านนาขนัน อ.</w:t>
            </w:r>
            <w:proofErr w:type="spellStart"/>
            <w:r w:rsidRPr="002A1A2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</w:t>
            </w:r>
            <w:bookmarkStart w:id="0" w:name="_GoBack"/>
            <w:bookmarkEnd w:id="0"/>
            <w:r w:rsidRPr="002A1A2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ขมราฐ</w:t>
            </w:r>
            <w:proofErr w:type="spellEnd"/>
          </w:p>
        </w:tc>
        <w:tc>
          <w:tcPr>
            <w:tcW w:w="1327" w:type="dxa"/>
          </w:tcPr>
          <w:p w:rsidR="0095684B" w:rsidRPr="002A1A21" w:rsidRDefault="00D446FD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มิ.ย. 6</w:t>
            </w:r>
            <w:r w:rsidRPr="002A1A2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95684B" w:rsidRPr="002A1A21" w:rsidRDefault="00956C9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  <w:tc>
          <w:tcPr>
            <w:tcW w:w="2024" w:type="dxa"/>
          </w:tcPr>
          <w:p w:rsidR="0095684B" w:rsidRPr="002A1A21" w:rsidRDefault="00956C9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1A2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ฝ่ายวิชาการ</w:t>
            </w:r>
          </w:p>
        </w:tc>
      </w:tr>
      <w:tr w:rsidR="00956C9F" w:rsidRPr="002A1A21" w:rsidTr="00B7428A">
        <w:tc>
          <w:tcPr>
            <w:tcW w:w="3227" w:type="dxa"/>
          </w:tcPr>
          <w:p w:rsidR="00956C9F" w:rsidRPr="002A1A21" w:rsidRDefault="00956C9F" w:rsidP="00956C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</w:t>
            </w:r>
            <w:r w:rsidR="00D446FD"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รปัจฉิมนิเทศนักเรียนประจำปี 256</w:t>
            </w:r>
            <w:r w:rsidR="00D446FD" w:rsidRPr="002A1A2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:rsidR="00956C9F" w:rsidRPr="002A1A21" w:rsidRDefault="00956C9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327" w:type="dxa"/>
          </w:tcPr>
          <w:p w:rsidR="00956C9F" w:rsidRPr="002A1A21" w:rsidRDefault="00956C9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2074" w:type="dxa"/>
          </w:tcPr>
          <w:p w:rsidR="00956C9F" w:rsidRPr="002A1A21" w:rsidRDefault="00956C9F">
            <w:pPr>
              <w:rPr>
                <w:rFonts w:ascii="TH SarabunIT๙" w:hAnsi="TH SarabunIT๙" w:cs="TH SarabunIT๙"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       ผู้เข้าร่วมกิจกรรมเกิดความพึงพอใจ</w:t>
            </w:r>
          </w:p>
        </w:tc>
        <w:tc>
          <w:tcPr>
            <w:tcW w:w="1739" w:type="dxa"/>
          </w:tcPr>
          <w:p w:rsidR="00956C9F" w:rsidRPr="002A1A21" w:rsidRDefault="00956C9F">
            <w:pPr>
              <w:rPr>
                <w:rFonts w:ascii="TH SarabunIT๙" w:hAnsi="TH SarabunIT๙" w:cs="TH SarabunIT๙"/>
              </w:rPr>
            </w:pPr>
            <w:r w:rsidRPr="002A1A2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โรงเรียนศรีสุตาวิทยา</w:t>
            </w:r>
            <w:r w:rsidRPr="002A1A21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/</w:t>
            </w:r>
            <w:r w:rsidRPr="002A1A2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ชุมชนบ้านนาขนัน อ.</w:t>
            </w:r>
            <w:proofErr w:type="spellStart"/>
            <w:r w:rsidRPr="002A1A2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เขมราฐ</w:t>
            </w:r>
            <w:proofErr w:type="spellEnd"/>
          </w:p>
        </w:tc>
        <w:tc>
          <w:tcPr>
            <w:tcW w:w="1327" w:type="dxa"/>
          </w:tcPr>
          <w:p w:rsidR="00956C9F" w:rsidRPr="002A1A21" w:rsidRDefault="00D446FD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มี.ค.6</w:t>
            </w:r>
            <w:r w:rsidRPr="002A1A2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956C9F" w:rsidRPr="002A1A21" w:rsidRDefault="00956C9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  <w:tc>
          <w:tcPr>
            <w:tcW w:w="2024" w:type="dxa"/>
          </w:tcPr>
          <w:p w:rsidR="00956C9F" w:rsidRPr="002A1A21" w:rsidRDefault="00956C9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1A2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ฝ่ายวิชาการ</w:t>
            </w:r>
          </w:p>
        </w:tc>
      </w:tr>
      <w:tr w:rsidR="00956C9F" w:rsidRPr="002A1A21" w:rsidTr="00B7428A">
        <w:tc>
          <w:tcPr>
            <w:tcW w:w="3227" w:type="dxa"/>
          </w:tcPr>
          <w:p w:rsidR="00956C9F" w:rsidRPr="002A1A21" w:rsidRDefault="00956C9F" w:rsidP="00956C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โครงการบรรพชา อุปสมบท </w:t>
            </w:r>
            <w:r w:rsidR="00B7428A"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</w:t>
            </w: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เฉลิมพระเกียรติฯ</w:t>
            </w:r>
          </w:p>
        </w:tc>
        <w:tc>
          <w:tcPr>
            <w:tcW w:w="1560" w:type="dxa"/>
          </w:tcPr>
          <w:p w:rsidR="00956C9F" w:rsidRPr="002A1A21" w:rsidRDefault="00956C9F" w:rsidP="009568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327" w:type="dxa"/>
          </w:tcPr>
          <w:p w:rsidR="00956C9F" w:rsidRPr="002A1A21" w:rsidRDefault="00956C9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2074" w:type="dxa"/>
          </w:tcPr>
          <w:p w:rsidR="00956C9F" w:rsidRPr="002A1A21" w:rsidRDefault="00956C9F">
            <w:pPr>
              <w:rPr>
                <w:rFonts w:ascii="TH SarabunIT๙" w:hAnsi="TH SarabunIT๙" w:cs="TH SarabunIT๙"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       ผู้เข้าร่วมกิจกรรมเกิดความพึงพอใจ</w:t>
            </w:r>
          </w:p>
        </w:tc>
        <w:tc>
          <w:tcPr>
            <w:tcW w:w="1739" w:type="dxa"/>
          </w:tcPr>
          <w:p w:rsidR="00956C9F" w:rsidRPr="002A1A21" w:rsidRDefault="00956C9F">
            <w:pPr>
              <w:rPr>
                <w:rFonts w:ascii="TH SarabunIT๙" w:hAnsi="TH SarabunIT๙" w:cs="TH SarabunIT๙"/>
              </w:rPr>
            </w:pPr>
            <w:r w:rsidRPr="002A1A2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โรงเรียนศรีสุตาวิทยา</w:t>
            </w:r>
            <w:r w:rsidRPr="002A1A21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/</w:t>
            </w:r>
            <w:r w:rsidRPr="002A1A2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ชุมชนบ้านนาขนัน อ.</w:t>
            </w:r>
            <w:proofErr w:type="spellStart"/>
            <w:r w:rsidRPr="002A1A2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เขมราฐ</w:t>
            </w:r>
            <w:proofErr w:type="spellEnd"/>
          </w:p>
        </w:tc>
        <w:tc>
          <w:tcPr>
            <w:tcW w:w="1327" w:type="dxa"/>
          </w:tcPr>
          <w:p w:rsidR="00956C9F" w:rsidRPr="002A1A21" w:rsidRDefault="00D446FD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มี.ค.-พ.ค.6</w:t>
            </w:r>
            <w:r w:rsidRPr="002A1A2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956C9F" w:rsidRPr="002A1A21" w:rsidRDefault="00956C9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4" w:type="dxa"/>
          </w:tcPr>
          <w:p w:rsidR="00956C9F" w:rsidRPr="002A1A21" w:rsidRDefault="00956C9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ฝ่ายกิจการนักศึกษา</w:t>
            </w:r>
          </w:p>
        </w:tc>
      </w:tr>
      <w:tr w:rsidR="00B7428A" w:rsidRPr="002A1A21" w:rsidTr="00B7428A">
        <w:tc>
          <w:tcPr>
            <w:tcW w:w="3227" w:type="dxa"/>
          </w:tcPr>
          <w:p w:rsidR="00B7428A" w:rsidRPr="002A1A21" w:rsidRDefault="00B7428A" w:rsidP="00B742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โครงการเจริญพระพุทธมนต์ถวายพระพรชัยพระบาทสมเด็จพระเจ้าอยู่หัวฯ ทุกวันที่ 28 ของเดือน</w:t>
            </w:r>
          </w:p>
        </w:tc>
        <w:tc>
          <w:tcPr>
            <w:tcW w:w="1560" w:type="dxa"/>
          </w:tcPr>
          <w:p w:rsidR="00B7428A" w:rsidRPr="002A1A21" w:rsidRDefault="00B7428A" w:rsidP="00B742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นักเรียน/ครู/ประชาชน</w:t>
            </w:r>
          </w:p>
        </w:tc>
        <w:tc>
          <w:tcPr>
            <w:tcW w:w="1327" w:type="dxa"/>
          </w:tcPr>
          <w:p w:rsidR="00B7428A" w:rsidRPr="002A1A21" w:rsidRDefault="00B7428A" w:rsidP="00B742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2074" w:type="dxa"/>
          </w:tcPr>
          <w:p w:rsidR="00B7428A" w:rsidRPr="002A1A21" w:rsidRDefault="00B7428A" w:rsidP="00B7428A">
            <w:pPr>
              <w:rPr>
                <w:rFonts w:ascii="TH SarabunIT๙" w:hAnsi="TH SarabunIT๙" w:cs="TH SarabunIT๙"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       ผู้เข้าร่วมกิจกรรมเกิดความพึงพอใจ</w:t>
            </w:r>
          </w:p>
        </w:tc>
        <w:tc>
          <w:tcPr>
            <w:tcW w:w="1739" w:type="dxa"/>
          </w:tcPr>
          <w:p w:rsidR="00B7428A" w:rsidRPr="002A1A21" w:rsidRDefault="00B7428A" w:rsidP="00B7428A">
            <w:pPr>
              <w:rPr>
                <w:rFonts w:ascii="TH SarabunIT๙" w:hAnsi="TH SarabunIT๙" w:cs="TH SarabunIT๙"/>
              </w:rPr>
            </w:pPr>
            <w:r w:rsidRPr="002A1A2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โรงเรียนศรีสุตาวิทยา</w:t>
            </w:r>
            <w:r w:rsidRPr="002A1A21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/</w:t>
            </w:r>
            <w:r w:rsidRPr="002A1A2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ชุมชนบ้านนาขนัน อ.</w:t>
            </w:r>
            <w:proofErr w:type="spellStart"/>
            <w:r w:rsidRPr="002A1A2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เขมราฐ</w:t>
            </w:r>
            <w:proofErr w:type="spellEnd"/>
          </w:p>
        </w:tc>
        <w:tc>
          <w:tcPr>
            <w:tcW w:w="1327" w:type="dxa"/>
          </w:tcPr>
          <w:p w:rsidR="00B7428A" w:rsidRPr="002A1A21" w:rsidRDefault="00D446FD" w:rsidP="00B7428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 w:rsidRPr="002A1A2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-ก.ย.6</w:t>
            </w:r>
            <w:r w:rsidRPr="002A1A2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B7428A" w:rsidRPr="002A1A21" w:rsidRDefault="00B7428A" w:rsidP="00B7428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1A21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</w:tc>
        <w:tc>
          <w:tcPr>
            <w:tcW w:w="2024" w:type="dxa"/>
          </w:tcPr>
          <w:p w:rsidR="00B7428A" w:rsidRPr="002A1A21" w:rsidRDefault="00B7428A" w:rsidP="00B742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87E7C" w:rsidRPr="00956C9F" w:rsidRDefault="00C87E7C" w:rsidP="00A7390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C87E7C" w:rsidRPr="00956C9F" w:rsidSect="00A20852">
      <w:headerReference w:type="even" r:id="rId7"/>
      <w:headerReference w:type="default" r:id="rId8"/>
      <w:pgSz w:w="16838" w:h="11906" w:orient="landscape" w:code="9"/>
      <w:pgMar w:top="1134" w:right="1134" w:bottom="1701" w:left="1418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E90" w:rsidRDefault="00D03E90">
      <w:r>
        <w:separator/>
      </w:r>
    </w:p>
  </w:endnote>
  <w:endnote w:type="continuationSeparator" w:id="0">
    <w:p w:rsidR="00D03E90" w:rsidRDefault="00D0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E90" w:rsidRDefault="00D03E90">
      <w:r>
        <w:separator/>
      </w:r>
    </w:p>
  </w:footnote>
  <w:footnote w:type="continuationSeparator" w:id="0">
    <w:p w:rsidR="00D03E90" w:rsidRDefault="00D03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395CE1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 w:rsidR="00B84631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Pr="00D6626B" w:rsidRDefault="00B84631" w:rsidP="00D6626B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>
      <w:rPr>
        <w:rStyle w:val="a6"/>
        <w:rFonts w:ascii="TH SarabunPSK" w:hAnsi="TH SarabunPSK" w:cs="TH SarabunPSK" w:hint="cs"/>
        <w:sz w:val="32"/>
        <w:szCs w:val="32"/>
        <w:cs/>
      </w:rPr>
      <w:t xml:space="preserve">- </w:t>
    </w:r>
    <w:r w:rsidR="00395CE1" w:rsidRPr="00D6626B">
      <w:rPr>
        <w:rStyle w:val="a6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="00395CE1" w:rsidRPr="00D6626B">
      <w:rPr>
        <w:rStyle w:val="a6"/>
        <w:rFonts w:ascii="TH SarabunPSK" w:hAnsi="TH SarabunPSK" w:cs="TH SarabunPSK"/>
        <w:sz w:val="32"/>
        <w:szCs w:val="32"/>
        <w:cs/>
      </w:rPr>
      <w:fldChar w:fldCharType="separate"/>
    </w:r>
    <w:r w:rsidR="00DC778F">
      <w:rPr>
        <w:rStyle w:val="a6"/>
        <w:rFonts w:ascii="TH SarabunPSK" w:hAnsi="TH SarabunPSK" w:cs="TH SarabunPSK"/>
        <w:noProof/>
        <w:sz w:val="32"/>
        <w:szCs w:val="32"/>
        <w:cs/>
      </w:rPr>
      <w:t>๒</w:t>
    </w:r>
    <w:r w:rsidR="00395CE1" w:rsidRPr="00D6626B">
      <w:rPr>
        <w:rStyle w:val="a6"/>
        <w:rFonts w:ascii="TH SarabunPSK" w:hAnsi="TH SarabunPSK" w:cs="TH SarabunPSK"/>
        <w:sz w:val="32"/>
        <w:szCs w:val="32"/>
        <w:cs/>
      </w:rPr>
      <w:fldChar w:fldCharType="end"/>
    </w:r>
    <w:r>
      <w:rPr>
        <w:rStyle w:val="a6"/>
        <w:rFonts w:ascii="TH SarabunPSK" w:hAnsi="TH SarabunPSK" w:cs="TH SarabunPSK" w:hint="cs"/>
        <w:sz w:val="32"/>
        <w:szCs w:val="32"/>
        <w:cs/>
      </w:rPr>
      <w:t xml:space="preserve"> -</w:t>
    </w:r>
  </w:p>
  <w:p w:rsidR="00B84631" w:rsidRDefault="00B84631">
    <w:pPr>
      <w:pStyle w:val="a5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a5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C63B7"/>
    <w:rsid w:val="000009B3"/>
    <w:rsid w:val="00041424"/>
    <w:rsid w:val="0006583D"/>
    <w:rsid w:val="000D658D"/>
    <w:rsid w:val="00107DC9"/>
    <w:rsid w:val="001110A5"/>
    <w:rsid w:val="00135E02"/>
    <w:rsid w:val="00144D3A"/>
    <w:rsid w:val="00150596"/>
    <w:rsid w:val="00193FB7"/>
    <w:rsid w:val="001F5E85"/>
    <w:rsid w:val="00234405"/>
    <w:rsid w:val="002747A4"/>
    <w:rsid w:val="002974C7"/>
    <w:rsid w:val="002A1A21"/>
    <w:rsid w:val="002D28C9"/>
    <w:rsid w:val="002E1EB8"/>
    <w:rsid w:val="00307FC2"/>
    <w:rsid w:val="003126D7"/>
    <w:rsid w:val="00337BB7"/>
    <w:rsid w:val="00387B20"/>
    <w:rsid w:val="00395CE1"/>
    <w:rsid w:val="003B0B81"/>
    <w:rsid w:val="003B1134"/>
    <w:rsid w:val="003B69BB"/>
    <w:rsid w:val="00410248"/>
    <w:rsid w:val="004470AA"/>
    <w:rsid w:val="004B2D68"/>
    <w:rsid w:val="004B4D7E"/>
    <w:rsid w:val="004C53C8"/>
    <w:rsid w:val="004D7CFA"/>
    <w:rsid w:val="004F6489"/>
    <w:rsid w:val="00553594"/>
    <w:rsid w:val="005F4EE0"/>
    <w:rsid w:val="006255A5"/>
    <w:rsid w:val="006A4118"/>
    <w:rsid w:val="006B17F4"/>
    <w:rsid w:val="006D16F7"/>
    <w:rsid w:val="006D27E7"/>
    <w:rsid w:val="007319BA"/>
    <w:rsid w:val="00733164"/>
    <w:rsid w:val="00740093"/>
    <w:rsid w:val="007941B5"/>
    <w:rsid w:val="007D045D"/>
    <w:rsid w:val="007E049F"/>
    <w:rsid w:val="007E6E95"/>
    <w:rsid w:val="008535D9"/>
    <w:rsid w:val="0085437F"/>
    <w:rsid w:val="0086677E"/>
    <w:rsid w:val="008720A2"/>
    <w:rsid w:val="00904C2B"/>
    <w:rsid w:val="00920AAA"/>
    <w:rsid w:val="00921E9F"/>
    <w:rsid w:val="00923102"/>
    <w:rsid w:val="00946E2C"/>
    <w:rsid w:val="00951D06"/>
    <w:rsid w:val="0095684B"/>
    <w:rsid w:val="00956C9F"/>
    <w:rsid w:val="00990D85"/>
    <w:rsid w:val="009C74E1"/>
    <w:rsid w:val="009D74D7"/>
    <w:rsid w:val="009E7151"/>
    <w:rsid w:val="00A20852"/>
    <w:rsid w:val="00A23A5D"/>
    <w:rsid w:val="00A60D81"/>
    <w:rsid w:val="00A64D45"/>
    <w:rsid w:val="00A64DF4"/>
    <w:rsid w:val="00A73904"/>
    <w:rsid w:val="00A97E58"/>
    <w:rsid w:val="00AB3BC8"/>
    <w:rsid w:val="00AD0725"/>
    <w:rsid w:val="00AD5A3A"/>
    <w:rsid w:val="00AE4267"/>
    <w:rsid w:val="00B02F5B"/>
    <w:rsid w:val="00B37D5C"/>
    <w:rsid w:val="00B52F78"/>
    <w:rsid w:val="00B7428A"/>
    <w:rsid w:val="00B80B01"/>
    <w:rsid w:val="00B84631"/>
    <w:rsid w:val="00B8566C"/>
    <w:rsid w:val="00B97A80"/>
    <w:rsid w:val="00BC047A"/>
    <w:rsid w:val="00BC63B7"/>
    <w:rsid w:val="00BF40AD"/>
    <w:rsid w:val="00C13F57"/>
    <w:rsid w:val="00C45F4C"/>
    <w:rsid w:val="00C71B04"/>
    <w:rsid w:val="00C87E7C"/>
    <w:rsid w:val="00C94909"/>
    <w:rsid w:val="00CC5703"/>
    <w:rsid w:val="00D03E90"/>
    <w:rsid w:val="00D2513B"/>
    <w:rsid w:val="00D35165"/>
    <w:rsid w:val="00D446FD"/>
    <w:rsid w:val="00D518B7"/>
    <w:rsid w:val="00D6626B"/>
    <w:rsid w:val="00DB27F1"/>
    <w:rsid w:val="00DB741A"/>
    <w:rsid w:val="00DC778F"/>
    <w:rsid w:val="00DE60C3"/>
    <w:rsid w:val="00E341D5"/>
    <w:rsid w:val="00E537F1"/>
    <w:rsid w:val="00EA70FD"/>
    <w:rsid w:val="00EB0F1C"/>
    <w:rsid w:val="00EE0C32"/>
    <w:rsid w:val="00F116A9"/>
    <w:rsid w:val="00F23720"/>
    <w:rsid w:val="00F57925"/>
    <w:rsid w:val="00F834BF"/>
    <w:rsid w:val="00F9517D"/>
    <w:rsid w:val="00FB3EF2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CE1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y%20Documents\Downloads\d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</Template>
  <TotalTime>2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SPM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cp:lastPrinted>2017-12-21T07:24:00Z</cp:lastPrinted>
  <dcterms:created xsi:type="dcterms:W3CDTF">2020-12-09T04:02:00Z</dcterms:created>
  <dcterms:modified xsi:type="dcterms:W3CDTF">2020-12-21T07:11:00Z</dcterms:modified>
</cp:coreProperties>
</file>